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3BB4CA4C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122DC2">
              <w:rPr>
                <w:b/>
                <w:sz w:val="26"/>
                <w:szCs w:val="26"/>
              </w:rPr>
              <w:t>253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7F6C940B" w:rsidR="00C44B8B" w:rsidRPr="001961D1" w:rsidRDefault="003C062C" w:rsidP="001961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3C062C">
              <w:rPr>
                <w:b/>
                <w:sz w:val="26"/>
                <w:szCs w:val="26"/>
                <w:lang w:val="en-US"/>
              </w:rPr>
              <w:t>2</w:t>
            </w:r>
            <w:r w:rsidR="001961D1">
              <w:rPr>
                <w:b/>
                <w:sz w:val="26"/>
                <w:szCs w:val="26"/>
              </w:rPr>
              <w:t>326811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B2081">
        <w:rPr>
          <w:b w:val="0"/>
          <w:sz w:val="26"/>
          <w:szCs w:val="26"/>
        </w:rPr>
        <w:t>“_______” ___________________ 20_____ г</w:t>
      </w:r>
      <w:r w:rsidRPr="0052681C">
        <w:rPr>
          <w:sz w:val="26"/>
          <w:szCs w:val="26"/>
        </w:rPr>
        <w:t>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2C9A4339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>арматуры к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1961D1" w:rsidRPr="001961D1">
        <w:rPr>
          <w:b/>
          <w:sz w:val="26"/>
          <w:szCs w:val="26"/>
        </w:rPr>
        <w:t>Зажим ответвительный N 616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3198D1" w14:textId="77777777" w:rsidR="00F428F3" w:rsidRPr="00101DD6" w:rsidRDefault="00F428F3" w:rsidP="00F428F3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0F327355" w14:textId="77777777" w:rsidR="00F428F3" w:rsidRPr="007B6CB8" w:rsidRDefault="00F428F3" w:rsidP="00F428F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7103"/>
      </w:tblGrid>
      <w:tr w:rsidR="00F428F3" w:rsidRPr="00265BDD" w14:paraId="4192C2A2" w14:textId="77777777" w:rsidTr="006C5CF2">
        <w:tc>
          <w:tcPr>
            <w:tcW w:w="2801" w:type="dxa"/>
            <w:shd w:val="clear" w:color="auto" w:fill="auto"/>
          </w:tcPr>
          <w:p w14:paraId="1D7F31AA" w14:textId="77777777" w:rsidR="00F428F3" w:rsidRPr="00265BDD" w:rsidRDefault="00F428F3" w:rsidP="009F1EBC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7103" w:type="dxa"/>
            <w:shd w:val="clear" w:color="auto" w:fill="auto"/>
          </w:tcPr>
          <w:p w14:paraId="33A0F98F" w14:textId="77777777" w:rsidR="00F428F3" w:rsidRPr="00265BDD" w:rsidRDefault="00F428F3" w:rsidP="009F1EBC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428F3" w:rsidRPr="00265BDD" w14:paraId="5C492A48" w14:textId="77777777" w:rsidTr="006C5CF2">
        <w:tc>
          <w:tcPr>
            <w:tcW w:w="2801" w:type="dxa"/>
            <w:shd w:val="clear" w:color="auto" w:fill="auto"/>
          </w:tcPr>
          <w:p w14:paraId="364198F8" w14:textId="105AD2CD" w:rsidR="00F428F3" w:rsidRPr="00D8759B" w:rsidRDefault="00F428F3" w:rsidP="00F428F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22BCB">
              <w:t>Зажим ответвительный N 6</w:t>
            </w:r>
            <w:r>
              <w:t>16</w:t>
            </w:r>
          </w:p>
        </w:tc>
        <w:tc>
          <w:tcPr>
            <w:tcW w:w="7103" w:type="dxa"/>
            <w:shd w:val="clear" w:color="auto" w:fill="auto"/>
          </w:tcPr>
          <w:p w14:paraId="0D962CF3" w14:textId="77777777" w:rsidR="00F428F3" w:rsidRPr="00D53371" w:rsidRDefault="00F428F3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>Назначение:</w:t>
            </w:r>
          </w:p>
          <w:p w14:paraId="55472B5C" w14:textId="0755B919" w:rsidR="00F428F3" w:rsidRPr="00D53371" w:rsidRDefault="00F428F3" w:rsidP="009F1EBC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D53371">
              <w:rPr>
                <w:szCs w:val="19"/>
                <w:shd w:val="clear" w:color="auto" w:fill="FFFFFF"/>
              </w:rPr>
              <w:t xml:space="preserve">- </w:t>
            </w:r>
            <w:r w:rsidRPr="00D53371">
              <w:t>для ответвления СИП от ВЛН, а также для ответвления от неизолированной несущей нулевой жилы.</w:t>
            </w:r>
            <w:r>
              <w:t xml:space="preserve"> </w:t>
            </w:r>
          </w:p>
          <w:p w14:paraId="26575465" w14:textId="17D6BC42" w:rsidR="00F428F3" w:rsidRPr="00D53371" w:rsidRDefault="00F428F3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 xml:space="preserve">Сечение магистрали – </w:t>
            </w:r>
            <w:r w:rsidR="006C5CF2">
              <w:rPr>
                <w:szCs w:val="19"/>
                <w:shd w:val="clear" w:color="auto" w:fill="FFFFFF"/>
              </w:rPr>
              <w:t>1</w:t>
            </w:r>
            <w:r w:rsidRPr="00D53371">
              <w:rPr>
                <w:szCs w:val="19"/>
                <w:shd w:val="clear" w:color="auto" w:fill="FFFFFF"/>
              </w:rPr>
              <w:t>6-</w:t>
            </w:r>
            <w:r w:rsidR="006C5CF2">
              <w:rPr>
                <w:szCs w:val="19"/>
                <w:shd w:val="clear" w:color="auto" w:fill="FFFFFF"/>
              </w:rPr>
              <w:t>95</w:t>
            </w:r>
            <w:r w:rsidRPr="00D53371">
              <w:rPr>
                <w:szCs w:val="19"/>
                <w:shd w:val="clear" w:color="auto" w:fill="FFFFFF"/>
              </w:rPr>
              <w:t xml:space="preserve"> мм2;</w:t>
            </w:r>
          </w:p>
          <w:p w14:paraId="7F4D76B6" w14:textId="61DF4BB3" w:rsidR="00F428F3" w:rsidRDefault="00F428F3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 xml:space="preserve">Сечение ответвления – </w:t>
            </w:r>
            <w:r w:rsidR="006C5CF2">
              <w:rPr>
                <w:szCs w:val="19"/>
                <w:shd w:val="clear" w:color="auto" w:fill="FFFFFF"/>
              </w:rPr>
              <w:t>4-1</w:t>
            </w:r>
            <w:r w:rsidRPr="00D53371">
              <w:rPr>
                <w:szCs w:val="19"/>
                <w:shd w:val="clear" w:color="auto" w:fill="FFFFFF"/>
              </w:rPr>
              <w:t>6 мм2;</w:t>
            </w:r>
          </w:p>
          <w:p w14:paraId="3F1DFC82" w14:textId="6D7605D3" w:rsidR="006C5CF2" w:rsidRPr="006C5CF2" w:rsidRDefault="006C5CF2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Срывная головка: размер – 13 мм, усилие затяжки – 8,5</w:t>
            </w:r>
            <w:r w:rsidRPr="006C5CF2">
              <w:rPr>
                <w:szCs w:val="19"/>
                <w:u w:val="single"/>
                <w:shd w:val="clear" w:color="auto" w:fill="FFFFFF"/>
              </w:rPr>
              <w:t>+</w:t>
            </w:r>
            <w:r>
              <w:rPr>
                <w:szCs w:val="19"/>
                <w:shd w:val="clear" w:color="auto" w:fill="FFFFFF"/>
              </w:rPr>
              <w:t>1,5 Н*м</w:t>
            </w:r>
          </w:p>
          <w:p w14:paraId="2102B00E" w14:textId="08B5BCF0" w:rsidR="00F428F3" w:rsidRPr="00D53371" w:rsidRDefault="00F428F3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 xml:space="preserve">Масса – </w:t>
            </w:r>
            <w:r w:rsidR="006C5CF2">
              <w:rPr>
                <w:szCs w:val="19"/>
                <w:shd w:val="clear" w:color="auto" w:fill="FFFFFF"/>
              </w:rPr>
              <w:t>220</w:t>
            </w:r>
            <w:r w:rsidRPr="00D53371">
              <w:rPr>
                <w:szCs w:val="19"/>
                <w:shd w:val="clear" w:color="auto" w:fill="FFFFFF"/>
              </w:rPr>
              <w:t xml:space="preserve"> г.</w:t>
            </w:r>
          </w:p>
          <w:p w14:paraId="4FFACCBF" w14:textId="642AE91A" w:rsidR="006C5CF2" w:rsidRPr="006C5CF2" w:rsidRDefault="00F428F3" w:rsidP="006C5CF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>Особенности: корпус зажима серого цвета, что позволяет исключить ошибку по применению.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Контроль над усилием затяжки болта осуществляется применением срывной головки</w:t>
            </w:r>
            <w:r w:rsidR="006C5CF2" w:rsidRPr="006C5CF2">
              <w:rPr>
                <w:szCs w:val="19"/>
                <w:shd w:val="clear" w:color="auto" w:fill="FFFFFF"/>
              </w:rPr>
              <w:t xml:space="preserve"> Корпус выполнен из изоляционного материала. Устойчив к воздействию ультрафиолетовых лучей, а также другим климатическим и механическим воздействиям. Контактные</w:t>
            </w:r>
          </w:p>
          <w:p w14:paraId="3398DD66" w14:textId="596A3D44" w:rsidR="006C5CF2" w:rsidRPr="006C5CF2" w:rsidRDefault="006C5CF2" w:rsidP="006C5CF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C5CF2">
              <w:rPr>
                <w:szCs w:val="19"/>
                <w:shd w:val="clear" w:color="auto" w:fill="FFFFFF"/>
              </w:rPr>
              <w:t>Пластины выполнены из алюминиевого сплава, предназначены для соединения алюминиевых проводов. Контакты со стороны ответвления</w:t>
            </w:r>
          </w:p>
          <w:p w14:paraId="7F28D390" w14:textId="2A7B97D3" w:rsidR="00F428F3" w:rsidRPr="00265BDD" w:rsidRDefault="006C5CF2" w:rsidP="006C5CF2">
            <w:pPr>
              <w:ind w:firstLine="0"/>
              <w:jc w:val="left"/>
            </w:pPr>
            <w:r w:rsidRPr="006C5CF2">
              <w:rPr>
                <w:szCs w:val="19"/>
                <w:shd w:val="clear" w:color="auto" w:fill="FFFFFF"/>
              </w:rPr>
              <w:t>Покрыты смазкой</w:t>
            </w:r>
          </w:p>
        </w:tc>
      </w:tr>
    </w:tbl>
    <w:p w14:paraId="6CFFAEF7" w14:textId="44807888" w:rsidR="00A34829" w:rsidRPr="00F428F3" w:rsidRDefault="00F428F3" w:rsidP="00F428F3">
      <w:pPr>
        <w:tabs>
          <w:tab w:val="left" w:pos="709"/>
        </w:tabs>
        <w:spacing w:line="276" w:lineRule="auto"/>
        <w:ind w:firstLine="0"/>
        <w:rPr>
          <w:noProof/>
          <w:sz w:val="24"/>
          <w:szCs w:val="24"/>
        </w:rPr>
      </w:pPr>
      <w:r>
        <w:t xml:space="preserve"> </w:t>
      </w:r>
    </w:p>
    <w:p w14:paraId="5F231694" w14:textId="77777777" w:rsidR="00CA1E61" w:rsidRPr="004D4E32" w:rsidRDefault="00CA1E61" w:rsidP="00CA1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026078D" w14:textId="77777777" w:rsidR="00CA1E61" w:rsidRDefault="00CA1E61" w:rsidP="00CA1E61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FC999F" w14:textId="77777777" w:rsidR="00CA1E61" w:rsidRPr="0061281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E9E23BB" w14:textId="77777777" w:rsidR="00CA1E61" w:rsidRPr="009E2E20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CD94E7" w14:textId="77777777" w:rsidR="00CA1E6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D61ED6" w14:textId="77777777" w:rsidR="00CA1E61" w:rsidRPr="0026458C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169C511" w14:textId="77777777" w:rsidR="00CA1E61" w:rsidRPr="009E2E20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1BA0865" w14:textId="4920CAB4" w:rsidR="00CA1E61" w:rsidRPr="009E2E20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B208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E1081F" w14:textId="392FD98D" w:rsidR="00CA1E6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B208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C0169A6" w14:textId="23CE77B5" w:rsidR="00CA1E61" w:rsidRPr="004C22DB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B208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3EDDB8" w14:textId="77777777" w:rsidR="00CA1E6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FCCC291" w14:textId="77777777" w:rsidR="00CA1E6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513600" w14:textId="3AE904A7" w:rsidR="00CA1E61" w:rsidRPr="009E2E20" w:rsidRDefault="00CA1E61" w:rsidP="00CA1E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B208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918B9E" w14:textId="77777777" w:rsidR="00CA1E61" w:rsidRPr="00FB7AEF" w:rsidRDefault="00CA1E61" w:rsidP="00CA1E61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DA622B5" w14:textId="38E54EA0" w:rsidR="00CA1E61" w:rsidRDefault="00CA1E61" w:rsidP="00CA1E6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428F3" w:rsidRPr="00DE1E02">
        <w:rPr>
          <w:sz w:val="24"/>
          <w:szCs w:val="24"/>
        </w:rPr>
        <w:t>ГОСТ 13276 – 79 «Арматура линейная. Общие технические условия</w:t>
      </w:r>
      <w:r w:rsidR="00F428F3">
        <w:rPr>
          <w:sz w:val="24"/>
          <w:szCs w:val="24"/>
        </w:rPr>
        <w:t>»</w:t>
      </w:r>
      <w:r w:rsidRPr="00DE1E02">
        <w:rPr>
          <w:sz w:val="24"/>
          <w:szCs w:val="24"/>
        </w:rPr>
        <w:t>;</w:t>
      </w:r>
    </w:p>
    <w:p w14:paraId="3AE1B390" w14:textId="77777777" w:rsidR="00DB2081" w:rsidRPr="004F2F52" w:rsidRDefault="00DB2081" w:rsidP="00DB20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FB273B9" w14:textId="77777777" w:rsidR="00DB2081" w:rsidRPr="004F2F52" w:rsidRDefault="00DB2081" w:rsidP="00DB20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C0E8D4B" w14:textId="77777777" w:rsidR="00DB2081" w:rsidRPr="004F2F52" w:rsidRDefault="00DB2081" w:rsidP="00DB20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54F77A5" w14:textId="77777777" w:rsidR="00DB2081" w:rsidRPr="004F2F52" w:rsidRDefault="00DB2081" w:rsidP="00DB20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4ADE974" w14:textId="77777777" w:rsidR="00DB2081" w:rsidRPr="004F2F52" w:rsidRDefault="00DB2081" w:rsidP="00DB20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EE1F249" w14:textId="77777777" w:rsidR="00DB2081" w:rsidRPr="004F2F52" w:rsidRDefault="00DB2081" w:rsidP="00DB20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1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521B338" w14:textId="3D18D0FB" w:rsidR="00DB2081" w:rsidRPr="00DE1E02" w:rsidRDefault="00DB2081" w:rsidP="00DB208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98E72B1" w14:textId="77777777" w:rsidR="00CA1E61" w:rsidRPr="00DE1E02" w:rsidRDefault="00CA1E61" w:rsidP="00CA1E6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8D2AA60" w14:textId="77777777" w:rsidR="00CA1E61" w:rsidRPr="00DE1E02" w:rsidRDefault="00CA1E61" w:rsidP="00CA1E6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4DECF96" w14:textId="77777777" w:rsidR="00CA1E61" w:rsidRPr="00DE1E02" w:rsidRDefault="00CA1E61" w:rsidP="00CA1E6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CE7580" w14:textId="77777777" w:rsidR="00CA1E61" w:rsidRPr="00612811" w:rsidRDefault="00CA1E61" w:rsidP="00CA1E61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57E7856" w14:textId="77777777" w:rsidR="00CA1E61" w:rsidRDefault="00CA1E61" w:rsidP="00CA1E6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</w:t>
      </w:r>
      <w:r w:rsidRPr="00F64478">
        <w:rPr>
          <w:sz w:val="24"/>
          <w:szCs w:val="24"/>
        </w:rPr>
        <w:lastRenderedPageBreak/>
        <w:t xml:space="preserve">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DB1DA2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40CB800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6FBC446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3A5770A" w14:textId="77777777" w:rsidR="00CA1E61" w:rsidRPr="00DE1E02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1DD48AA9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D82891" w14:textId="77777777" w:rsidR="00CA1E61" w:rsidRPr="004D4E32" w:rsidRDefault="00CA1E61" w:rsidP="00CA1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994533" w14:textId="77777777" w:rsidR="00CA1E61" w:rsidRPr="00DE1E02" w:rsidRDefault="00CA1E61" w:rsidP="00CA1E6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B009F8D" w14:textId="77777777" w:rsidR="00CA1E61" w:rsidRDefault="00CA1E61" w:rsidP="00CA1E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F5BEE3" w14:textId="77777777" w:rsidR="00CA1E61" w:rsidRPr="004D4E32" w:rsidRDefault="00CA1E61" w:rsidP="00CA1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A8DC11" w14:textId="77777777" w:rsidR="00CA1E61" w:rsidRPr="00DE1E02" w:rsidRDefault="00CA1E61" w:rsidP="00CA1E6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0F243B" w14:textId="77777777" w:rsidR="00CA1E61" w:rsidRPr="00612811" w:rsidRDefault="00CA1E61" w:rsidP="00CA1E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EDE425" w14:textId="77777777" w:rsidR="00CA1E61" w:rsidRPr="004D4E32" w:rsidRDefault="00CA1E61" w:rsidP="00CA1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562AD1" w14:textId="77777777" w:rsidR="00CA1E61" w:rsidRPr="00530F83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0B589CA" w14:textId="77777777" w:rsidR="00CA1E61" w:rsidRPr="00A74D8D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F73D996" w14:textId="77777777" w:rsidR="00CA1E61" w:rsidRPr="00A74D8D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6F02BE" w14:textId="77777777" w:rsidR="00CA1E61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FC91627" w14:textId="77777777" w:rsidR="00CA1E61" w:rsidRPr="00530F83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063BBEC" w14:textId="77777777" w:rsidR="00CA1E61" w:rsidRPr="00530F83" w:rsidRDefault="00CA1E61" w:rsidP="00CA1E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D2D19D6" w14:textId="77777777" w:rsidR="00CA1E61" w:rsidRPr="00530F83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644FD0F" w14:textId="77777777" w:rsidR="00CA1E61" w:rsidRPr="00530F83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FAD0BE2" w14:textId="77777777" w:rsidR="00CA1E61" w:rsidRPr="00530F83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CAD91FF" w14:textId="77777777" w:rsidR="00CA1E61" w:rsidRPr="00530F83" w:rsidRDefault="00CA1E61" w:rsidP="00CA1E6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9C6ECFB" w14:textId="77777777" w:rsidR="00CA1E61" w:rsidRPr="00F64478" w:rsidRDefault="00CA1E61" w:rsidP="00CA1E6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5567C">
        <w:rPr>
          <w:sz w:val="24"/>
          <w:szCs w:val="24"/>
        </w:rPr>
        <w:lastRenderedPageBreak/>
        <w:t>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F7E3113" w14:textId="77777777" w:rsidR="00CA1E61" w:rsidRDefault="00CA1E61" w:rsidP="00CA1E6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72D8237" w14:textId="77777777" w:rsidR="00CA1E61" w:rsidRPr="00BB6EA4" w:rsidRDefault="00CA1E61" w:rsidP="00CA1E6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E9496D" w14:textId="58C9366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B208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BB2C571" w14:textId="77777777" w:rsidR="00CA1E61" w:rsidRDefault="00CA1E61" w:rsidP="00CA1E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A03FB0" w14:textId="77777777" w:rsidR="00CA1E61" w:rsidRDefault="00CA1E61" w:rsidP="00CA1E61">
      <w:pPr>
        <w:rPr>
          <w:sz w:val="26"/>
          <w:szCs w:val="26"/>
        </w:rPr>
      </w:pPr>
    </w:p>
    <w:p w14:paraId="268AB8BF" w14:textId="77777777" w:rsidR="00DB2081" w:rsidRDefault="00DB2081" w:rsidP="00CA1E61">
      <w:pPr>
        <w:rPr>
          <w:sz w:val="26"/>
          <w:szCs w:val="26"/>
        </w:rPr>
      </w:pPr>
      <w:bookmarkStart w:id="0" w:name="_GoBack"/>
      <w:bookmarkEnd w:id="0"/>
    </w:p>
    <w:p w14:paraId="18B810CA" w14:textId="77777777" w:rsidR="00CA1E61" w:rsidRDefault="00CA1E61" w:rsidP="00CA1E6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326931" w14:textId="3663D805" w:rsidR="008A5CA5" w:rsidRPr="00F428F3" w:rsidRDefault="00CA1E61" w:rsidP="006C5C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8A5CA5" w:rsidRPr="00F428F3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60678" w14:textId="77777777" w:rsidR="006D3B17" w:rsidRDefault="006D3B17">
      <w:r>
        <w:separator/>
      </w:r>
    </w:p>
  </w:endnote>
  <w:endnote w:type="continuationSeparator" w:id="0">
    <w:p w14:paraId="37399778" w14:textId="77777777" w:rsidR="006D3B17" w:rsidRDefault="006D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2AEFD" w14:textId="77777777" w:rsidR="006D3B17" w:rsidRDefault="006D3B17">
      <w:r>
        <w:separator/>
      </w:r>
    </w:p>
  </w:footnote>
  <w:footnote w:type="continuationSeparator" w:id="0">
    <w:p w14:paraId="0659B02D" w14:textId="77777777" w:rsidR="006D3B17" w:rsidRDefault="006D3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2DC2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1D1"/>
    <w:rsid w:val="001962E5"/>
    <w:rsid w:val="0019658A"/>
    <w:rsid w:val="00196802"/>
    <w:rsid w:val="00196AE4"/>
    <w:rsid w:val="001A22A5"/>
    <w:rsid w:val="001A2829"/>
    <w:rsid w:val="001A2AEB"/>
    <w:rsid w:val="001A2B79"/>
    <w:rsid w:val="001A4F47"/>
    <w:rsid w:val="001A535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1A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5CF2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3B17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09F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AA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E61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081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166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8F3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A56AA22C-97C5-4726-A77E-295EB1FF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8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2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0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0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8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4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9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5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6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0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8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0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4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8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3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4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9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3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6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0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9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3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5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7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7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0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6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8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2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5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8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4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2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2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4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2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4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6-2010_izm_14062018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sk-ees.ru/upload/docs/STO_56947007-29.120.10.065-2010_izm_14062018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F3043-E307-41CD-BCF6-75FBDBEB5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9F89690-B6CA-478C-AEBB-7385E670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2010-09-30T14:29:00Z</cp:lastPrinted>
  <dcterms:created xsi:type="dcterms:W3CDTF">2016-10-04T08:51:00Z</dcterms:created>
  <dcterms:modified xsi:type="dcterms:W3CDTF">2018-09-26T08:37:00Z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